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990E0F">
        <w:rPr>
          <w:rFonts w:ascii="Arial" w:hAnsi="Arial" w:hint="eastAsia"/>
          <w:b/>
          <w:noProof/>
          <w:sz w:val="24"/>
          <w:lang w:eastAsia="zh-CN"/>
        </w:rPr>
        <w:t>2026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A80700" w:rsidRPr="00A80700">
        <w:rPr>
          <w:rFonts w:ascii="Arial" w:hAnsi="Arial" w:cs="Arial"/>
          <w:b/>
          <w:bCs/>
          <w:sz w:val="24"/>
        </w:rPr>
        <w:t xml:space="preserve">Text proposal to TR37.910 on </w:t>
      </w:r>
      <w:r w:rsidR="00DD5904">
        <w:rPr>
          <w:rFonts w:ascii="Arial" w:hAnsi="Arial" w:cs="Arial" w:hint="eastAsia"/>
          <w:b/>
          <w:bCs/>
          <w:sz w:val="24"/>
          <w:lang w:eastAsia="zh-CN"/>
        </w:rPr>
        <w:t>mobility</w:t>
      </w:r>
      <w:r w:rsidR="00DD5904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990E0F">
      <w:pPr>
        <w:spacing w:beforeLines="50"/>
      </w:pPr>
      <w:r w:rsidRPr="007A056C">
        <w:t xml:space="preserve">This </w:t>
      </w:r>
      <w:r>
        <w:t xml:space="preserve">document provides the text proposal to TR37.910 on </w:t>
      </w:r>
      <w:r w:rsidR="00CF1528">
        <w:t>mobility based on</w:t>
      </w:r>
      <w:r>
        <w:t xml:space="preserve"> RAN1 </w:t>
      </w:r>
      <w:r w:rsidR="00CF1528">
        <w:t xml:space="preserve">endorsed evaluation results </w:t>
      </w:r>
      <w:r w:rsidR="00172E7A">
        <w:t>in</w:t>
      </w:r>
      <w:r w:rsidR="009B5CE6">
        <w:t xml:space="preserve"> </w:t>
      </w:r>
      <w:r w:rsidR="00CF1528" w:rsidRPr="00CF1528">
        <w:t>R1-1809937</w:t>
      </w:r>
      <w:bookmarkStart w:id="0" w:name="_GoBack"/>
      <w:bookmarkEnd w:id="0"/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7C2" w:rsidRDefault="005327C2">
      <w:pPr>
        <w:spacing w:after="0"/>
      </w:pPr>
      <w:r>
        <w:separator/>
      </w:r>
    </w:p>
  </w:endnote>
  <w:endnote w:type="continuationSeparator" w:id="0">
    <w:p w:rsidR="005327C2" w:rsidRDefault="005327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7C2" w:rsidRDefault="005327C2">
      <w:pPr>
        <w:spacing w:after="0"/>
      </w:pPr>
      <w:r>
        <w:separator/>
      </w:r>
    </w:p>
  </w:footnote>
  <w:footnote w:type="continuationSeparator" w:id="0">
    <w:p w:rsidR="005327C2" w:rsidRDefault="005327C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4A43ED">
      <w:fldChar w:fldCharType="begin"/>
    </w:r>
    <w:r>
      <w:instrText>PAGE</w:instrText>
    </w:r>
    <w:r w:rsidR="004A43ED">
      <w:fldChar w:fldCharType="separate"/>
    </w:r>
    <w:r>
      <w:t>4</w:t>
    </w:r>
    <w:r w:rsidR="004A43ED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55pt;height:24.4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72E7A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92C0A"/>
    <w:rsid w:val="004A2ACF"/>
    <w:rsid w:val="004A43ED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27C2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7392D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0E0F"/>
    <w:rsid w:val="009961DB"/>
    <w:rsid w:val="009B09D3"/>
    <w:rsid w:val="009B3E7E"/>
    <w:rsid w:val="009B4A95"/>
    <w:rsid w:val="009B5CE6"/>
    <w:rsid w:val="009B78C9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C1FAC"/>
    <w:rsid w:val="00CD2052"/>
    <w:rsid w:val="00CE24ED"/>
    <w:rsid w:val="00CE322E"/>
    <w:rsid w:val="00CF1528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904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32F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470F8-3BED-47C2-8BCD-3B5170461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64</cp:revision>
  <cp:lastPrinted>1900-01-01T08:00:00Z</cp:lastPrinted>
  <dcterms:created xsi:type="dcterms:W3CDTF">2018-06-01T19:53:00Z</dcterms:created>
  <dcterms:modified xsi:type="dcterms:W3CDTF">2018-09-10T12:23:00Z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(3)f+ZuX5QSZcSTZ5EweCGkgWf8FZp5l/VkMR8EQc+giDvswJ85Vtrl18uama8PUZMFE2YdR1Ux
iQ1KGWdYHRYENAsHUEiRPg1vMyWnXMeFVuhk++WAqzN69EVKqsi+2Xjorv8yIqptjtbZPXgX
KyhRoKOyuYA9HEniHZQP60vBqi0TOPz9i4Gaq6n/gletnskA0Olux9kjLv/ORCCGENxiS5o4
df3dbUbAzOWg2/gKvQ</vt:lpwstr>
  </property>
  <property fmtid="{D5CDD505-2E9C-101B-9397-08002B2CF9AE}" pid="3" name="_2015_ms_pID_7253431">
    <vt:lpwstr>38Xmc2fVH4WCV3LUkvdIRFrpRq7fNPmfIhlj3u37PNNvtQXvjt1BUQ
d8f5rqOVU0NkBquiv/eY50kkSawEzuD1hbuuf63w5yR1e8Wwlj4Jnz448/fz6Gib0Srpy63i
8hwNTT/jTcbDeSg7fJnI+DaAcsYG0L8PBJ+1/+PJmMUtCkkZ7tZw9T0bKwo8/npjoAdEWj53
NXCcGALf+vX4kZjaJCySTsW/5PeHcstvEs6P</vt:lpwstr>
  </property>
  <property fmtid="{D5CDD505-2E9C-101B-9397-08002B2CF9AE}" pid="4" name="_2015_ms_pID_7253432">
    <vt:lpwstr>1CB8dpBUVN7C3n74uOckUME=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1536582207</vt:lpwstr>
  </property>
</Properties>
</file>